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2AE5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WYMONDHAM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2954A44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044ED997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E22E3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D3EAD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Dallyng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Norwich(q.v.) and four </w:t>
      </w:r>
    </w:p>
    <w:p w14:paraId="4CAA2F04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others.    ( </w:t>
      </w:r>
      <w:hyperlink r:id="rId6" w:history="1">
        <w:r w:rsidRPr="00B0481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DA80D3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8CE65C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E2ABE" w14:textId="77777777" w:rsidR="000464D6" w:rsidRDefault="000464D6" w:rsidP="000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5B9322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9B4F" w14:textId="77777777" w:rsidR="000464D6" w:rsidRDefault="000464D6" w:rsidP="009139A6">
      <w:r>
        <w:separator/>
      </w:r>
    </w:p>
  </w:endnote>
  <w:endnote w:type="continuationSeparator" w:id="0">
    <w:p w14:paraId="42BEC24E" w14:textId="77777777" w:rsidR="000464D6" w:rsidRDefault="000464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10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DD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30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2E973" w14:textId="77777777" w:rsidR="000464D6" w:rsidRDefault="000464D6" w:rsidP="009139A6">
      <w:r>
        <w:separator/>
      </w:r>
    </w:p>
  </w:footnote>
  <w:footnote w:type="continuationSeparator" w:id="0">
    <w:p w14:paraId="6FB38A58" w14:textId="77777777" w:rsidR="000464D6" w:rsidRDefault="000464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3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8C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A9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4D6"/>
    <w:rsid w:val="000464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FA608"/>
  <w15:chartTrackingRefBased/>
  <w15:docId w15:val="{D99E7B0E-71DE-483D-9286-6CC8CA18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6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2022-09-15T10:08:00Z</dcterms:created>
  <dcterms:modified xsi:type="dcterms:W3CDTF">2022-09-15T10:09:00Z</dcterms:modified>
</cp:coreProperties>
</file>